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13D928" w14:textId="77777777" w:rsidR="00F7353E" w:rsidRDefault="00F7353E" w:rsidP="00F7353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Joan MORTON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5F7EAF3E" w14:textId="77777777" w:rsidR="00F7353E" w:rsidRDefault="00F7353E" w:rsidP="00F7353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Wimbourne</w:t>
      </w:r>
      <w:proofErr w:type="spellEnd"/>
      <w:r>
        <w:rPr>
          <w:rFonts w:ascii="Times New Roman" w:hAnsi="Times New Roman" w:cs="Times New Roman"/>
        </w:rPr>
        <w:t xml:space="preserve"> Minster, Dorset. Widow.</w:t>
      </w:r>
    </w:p>
    <w:p w14:paraId="1A15C3F4" w14:textId="77777777" w:rsidR="00F7353E" w:rsidRDefault="00F7353E" w:rsidP="00F7353E">
      <w:pPr>
        <w:rPr>
          <w:rFonts w:ascii="Times New Roman" w:hAnsi="Times New Roman" w:cs="Times New Roman"/>
        </w:rPr>
      </w:pPr>
    </w:p>
    <w:p w14:paraId="500B26BB" w14:textId="77777777" w:rsidR="00F7353E" w:rsidRDefault="00F7353E" w:rsidP="00F7353E">
      <w:pPr>
        <w:rPr>
          <w:rFonts w:ascii="Times New Roman" w:hAnsi="Times New Roman" w:cs="Times New Roman"/>
        </w:rPr>
      </w:pPr>
    </w:p>
    <w:p w14:paraId="56D9AB86" w14:textId="77777777" w:rsidR="00F7353E" w:rsidRDefault="00F7353E" w:rsidP="00F7353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= John(q.v.).</w:t>
      </w:r>
    </w:p>
    <w:p w14:paraId="77961A7A" w14:textId="77777777" w:rsidR="00F7353E" w:rsidRDefault="00F7353E" w:rsidP="00F7353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hyperlink r:id="rId6" w:history="1">
        <w:r w:rsidRPr="00105F8A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5482C29D" w14:textId="77777777" w:rsidR="00F7353E" w:rsidRDefault="00F7353E" w:rsidP="00F7353E">
      <w:pPr>
        <w:rPr>
          <w:rFonts w:ascii="Times New Roman" w:hAnsi="Times New Roman" w:cs="Times New Roman"/>
        </w:rPr>
      </w:pPr>
    </w:p>
    <w:p w14:paraId="3770EA76" w14:textId="77777777" w:rsidR="00F7353E" w:rsidRDefault="00F7353E" w:rsidP="00F7353E">
      <w:pPr>
        <w:rPr>
          <w:rFonts w:ascii="Times New Roman" w:hAnsi="Times New Roman" w:cs="Times New Roman"/>
        </w:rPr>
      </w:pPr>
    </w:p>
    <w:p w14:paraId="01DF7A27" w14:textId="77777777" w:rsidR="00F7353E" w:rsidRDefault="00F7353E" w:rsidP="00F7353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Mathew </w:t>
      </w:r>
      <w:proofErr w:type="spellStart"/>
      <w:r>
        <w:rPr>
          <w:rFonts w:ascii="Times New Roman" w:hAnsi="Times New Roman" w:cs="Times New Roman"/>
        </w:rPr>
        <w:t>Turtylle</w:t>
      </w:r>
      <w:proofErr w:type="spellEnd"/>
      <w:r>
        <w:rPr>
          <w:rFonts w:ascii="Times New Roman" w:hAnsi="Times New Roman" w:cs="Times New Roman"/>
        </w:rPr>
        <w:t xml:space="preserve"> of Poole(q.v.) brought a plaint of debt against her, as</w:t>
      </w:r>
    </w:p>
    <w:p w14:paraId="755DD001" w14:textId="77777777" w:rsidR="00F7353E" w:rsidRDefault="00F7353E" w:rsidP="00F7353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John’s executrix, </w:t>
      </w:r>
      <w:proofErr w:type="gramStart"/>
      <w:r>
        <w:rPr>
          <w:rFonts w:ascii="Times New Roman" w:hAnsi="Times New Roman" w:cs="Times New Roman"/>
        </w:rPr>
        <w:t>and also</w:t>
      </w:r>
      <w:proofErr w:type="gramEnd"/>
      <w:r>
        <w:rPr>
          <w:rFonts w:ascii="Times New Roman" w:hAnsi="Times New Roman" w:cs="Times New Roman"/>
        </w:rPr>
        <w:t xml:space="preserve"> Richard </w:t>
      </w:r>
      <w:proofErr w:type="spellStart"/>
      <w:r>
        <w:rPr>
          <w:rFonts w:ascii="Times New Roman" w:hAnsi="Times New Roman" w:cs="Times New Roman"/>
        </w:rPr>
        <w:t>Bristowe</w:t>
      </w:r>
      <w:proofErr w:type="spellEnd"/>
      <w:r>
        <w:rPr>
          <w:rFonts w:ascii="Times New Roman" w:hAnsi="Times New Roman" w:cs="Times New Roman"/>
        </w:rPr>
        <w:t xml:space="preserve"> of Poole(q.v.).  (ibid.)</w:t>
      </w:r>
    </w:p>
    <w:p w14:paraId="2B01AC28" w14:textId="77777777" w:rsidR="00F7353E" w:rsidRDefault="00F7353E" w:rsidP="00F7353E">
      <w:pPr>
        <w:rPr>
          <w:rFonts w:ascii="Times New Roman" w:hAnsi="Times New Roman" w:cs="Times New Roman"/>
        </w:rPr>
      </w:pPr>
    </w:p>
    <w:p w14:paraId="7A363366" w14:textId="77777777" w:rsidR="00F7353E" w:rsidRDefault="00F7353E" w:rsidP="00F7353E">
      <w:pPr>
        <w:rPr>
          <w:rFonts w:ascii="Times New Roman" w:hAnsi="Times New Roman" w:cs="Times New Roman"/>
        </w:rPr>
      </w:pPr>
    </w:p>
    <w:p w14:paraId="0C5ECB17" w14:textId="77777777" w:rsidR="00F7353E" w:rsidRPr="006A1A2F" w:rsidRDefault="00F7353E" w:rsidP="00F7353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26 February 2019</w:t>
      </w:r>
    </w:p>
    <w:p w14:paraId="4829EF77" w14:textId="77777777" w:rsidR="006B2F86" w:rsidRPr="00E71FC3" w:rsidRDefault="00F7353E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C07CDB" w14:textId="77777777" w:rsidR="00F7353E" w:rsidRDefault="00F7353E" w:rsidP="00E71FC3">
      <w:r>
        <w:separator/>
      </w:r>
    </w:p>
  </w:endnote>
  <w:endnote w:type="continuationSeparator" w:id="0">
    <w:p w14:paraId="6C09F009" w14:textId="77777777" w:rsidR="00F7353E" w:rsidRDefault="00F7353E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6665D7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D48405" w14:textId="77777777" w:rsidR="00F7353E" w:rsidRDefault="00F7353E" w:rsidP="00E71FC3">
      <w:r>
        <w:separator/>
      </w:r>
    </w:p>
  </w:footnote>
  <w:footnote w:type="continuationSeparator" w:id="0">
    <w:p w14:paraId="1C4AB82B" w14:textId="77777777" w:rsidR="00F7353E" w:rsidRDefault="00F7353E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353E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735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7C3F15"/>
  <w15:chartTrackingRefBased/>
  <w15:docId w15:val="{C6EC4B1D-CCF0-49B9-9E0B-0D8BB293A4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7353E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F7353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57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2019-03-06T19:30:00Z</dcterms:created>
  <dcterms:modified xsi:type="dcterms:W3CDTF">2019-03-06T19:30:00Z</dcterms:modified>
</cp:coreProperties>
</file>